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97ACBD" w14:textId="77777777" w:rsidR="00BF06A7" w:rsidRDefault="00BF06A7" w:rsidP="00BF06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STILE</w:t>
      </w:r>
      <w:r>
        <w:rPr>
          <w:rFonts w:ascii="Times New Roman" w:hAnsi="Times New Roman" w:cs="Times New Roman"/>
          <w:sz w:val="24"/>
          <w:szCs w:val="24"/>
        </w:rPr>
        <w:t xml:space="preserve">      (fl.1403)</w:t>
      </w:r>
    </w:p>
    <w:p w14:paraId="07CAB1A5" w14:textId="77777777" w:rsidR="00BF06A7" w:rsidRDefault="00BF06A7" w:rsidP="00BF06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0DB866" w14:textId="77777777" w:rsidR="00BF06A7" w:rsidRDefault="00BF06A7" w:rsidP="00BF06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67D009" w14:textId="3423E4A5" w:rsidR="00BF06A7" w:rsidRDefault="00BF06A7" w:rsidP="00BF06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</w:t>
      </w:r>
      <w:r w:rsidR="004509B0">
        <w:rPr>
          <w:rFonts w:ascii="Times New Roman" w:hAnsi="Times New Roman" w:cs="Times New Roman"/>
          <w:sz w:val="24"/>
          <w:szCs w:val="24"/>
        </w:rPr>
        <w:t>Humphrey Pountfreit</w:t>
      </w:r>
      <w:r>
        <w:rPr>
          <w:rFonts w:ascii="Times New Roman" w:hAnsi="Times New Roman" w:cs="Times New Roman"/>
          <w:sz w:val="24"/>
          <w:szCs w:val="24"/>
        </w:rPr>
        <w:t>(q.v.) were commissioned to levy and collect in</w:t>
      </w:r>
    </w:p>
    <w:p w14:paraId="44A4BED6" w14:textId="77777777" w:rsidR="00BF06A7" w:rsidRDefault="00BF06A7" w:rsidP="00BF06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port of London and all adjacent ports and places the subsidy granted to</w:t>
      </w:r>
    </w:p>
    <w:p w14:paraId="7F3A0236" w14:textId="77777777" w:rsidR="00BF06A7" w:rsidRDefault="00BF06A7" w:rsidP="00BF06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King at the last Parliament.   (C.F.R. 1399-1405 p.206)</w:t>
      </w:r>
    </w:p>
    <w:p w14:paraId="69062C99" w14:textId="77777777" w:rsidR="00A00C98" w:rsidRDefault="00A00C98" w:rsidP="00A00C9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</w:t>
      </w: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>He and Thomas Denton (q.v.) were commissioned to collect in person in the port</w:t>
      </w:r>
    </w:p>
    <w:p w14:paraId="2CE9E66A" w14:textId="77777777" w:rsidR="00A00C98" w:rsidRDefault="00A00C98" w:rsidP="00A00C9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London the customs paid by foreign and alien merchants.</w:t>
      </w:r>
    </w:p>
    <w:p w14:paraId="1CEDC75E" w14:textId="24393B83" w:rsidR="00A00C98" w:rsidRDefault="00A00C98" w:rsidP="00A00C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p.171)</w:t>
      </w:r>
    </w:p>
    <w:p w14:paraId="6F73D616" w14:textId="77777777" w:rsidR="00BF06A7" w:rsidRDefault="00BF06A7" w:rsidP="00BF06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E90F97" w14:textId="77777777" w:rsidR="00BF06A7" w:rsidRDefault="00BF06A7" w:rsidP="00BF06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07E89A" w14:textId="77777777" w:rsidR="00BF06A7" w:rsidRDefault="00BF06A7" w:rsidP="00BF06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2021</w:t>
      </w:r>
    </w:p>
    <w:p w14:paraId="6F3D3D72" w14:textId="42A56FBE" w:rsidR="00A00C98" w:rsidRDefault="00A00C98" w:rsidP="00BF06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July 2024</w:t>
      </w:r>
    </w:p>
    <w:p w14:paraId="403461A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115424" w14:textId="77777777" w:rsidR="005D5ED4" w:rsidRDefault="005D5ED4" w:rsidP="009139A6">
      <w:r>
        <w:separator/>
      </w:r>
    </w:p>
  </w:endnote>
  <w:endnote w:type="continuationSeparator" w:id="0">
    <w:p w14:paraId="322E81E5" w14:textId="77777777" w:rsidR="005D5ED4" w:rsidRDefault="005D5E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093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67B1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5BF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215866" w14:textId="77777777" w:rsidR="005D5ED4" w:rsidRDefault="005D5ED4" w:rsidP="009139A6">
      <w:r>
        <w:separator/>
      </w:r>
    </w:p>
  </w:footnote>
  <w:footnote w:type="continuationSeparator" w:id="0">
    <w:p w14:paraId="0B9CF744" w14:textId="77777777" w:rsidR="005D5ED4" w:rsidRDefault="005D5E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82F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136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C91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6A7"/>
    <w:rsid w:val="000666E0"/>
    <w:rsid w:val="002510B7"/>
    <w:rsid w:val="004509B0"/>
    <w:rsid w:val="005C130B"/>
    <w:rsid w:val="005D5ED4"/>
    <w:rsid w:val="00633AE1"/>
    <w:rsid w:val="00826F5C"/>
    <w:rsid w:val="009139A6"/>
    <w:rsid w:val="009448BB"/>
    <w:rsid w:val="00A00C98"/>
    <w:rsid w:val="00A3176C"/>
    <w:rsid w:val="00AE65F8"/>
    <w:rsid w:val="00BA00AB"/>
    <w:rsid w:val="00BF06A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A372F"/>
  <w15:chartTrackingRefBased/>
  <w15:docId w15:val="{D9490121-FD0E-4317-B021-EF739F51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2021-06-14T09:58:00Z</dcterms:created>
  <dcterms:modified xsi:type="dcterms:W3CDTF">2024-07-20T06:22:00Z</dcterms:modified>
</cp:coreProperties>
</file>